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Wirral West</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Wirral West</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Wirral West</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Wirral West</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Wirral West</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6.1%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Wirral West are estimated to have a score of 1-2 on the PGSI (low-risk gambling), whilst </w:t>
      </w:r>
      <w:r w:rsidRPr="00773DF7">
        <w:rPr>
          <w:rFonts w:ascii="Libre Franklin Light" w:hAnsi="Libre Franklin Light" w:cs="Calibri Light"/>
          <w:b/>
          <w:bCs/>
          <w:color w:val="C45911" w:themeColor="accent2" w:themeShade="BF"/>
        </w:rPr>
        <w:t xml:space="preserve">3.1%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1.7%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58.8% </w:t>
      </w:r>
      <w:r w:rsidRPr="004747BF">
        <w:rPr>
          <w:rFonts w:ascii="Libre Franklin Light" w:eastAsia="Times New Roman" w:hAnsi="Libre Franklin Light" w:cs="Calibri Light"/>
        </w:rPr>
        <w:t xml:space="preserve">of those respondents classified as PGSI 8+ in Wirral West</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Wirral West is estimated to be </w:t>
      </w:r>
      <w:r w:rsidRPr="00773DF7">
        <w:rPr>
          <w:rFonts w:ascii="Libre Franklin Light" w:eastAsia="Times New Roman" w:hAnsi="Libre Franklin Light" w:cs="Calibri Light"/>
          <w:b/>
          <w:bCs/>
          <w:color w:val="C45911" w:themeColor="accent2" w:themeShade="BF"/>
        </w:rPr>
        <w:t xml:space="preserve">£927,991</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Wirral West</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10.9%</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Wirral West</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6.1%</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Wirral West</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3.1%</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Wirral West</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1.7%</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Wirral West.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Wirral West</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Wirral West.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Wirral West</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6.6%</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22.6%</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Wirral West</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58.8%</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Wirral West.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Wirral West</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6.7%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36.4%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Wirral West</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Wirral West</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55.6%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Wirral West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Wirral West</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Wirral West</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£927,991</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Wirral West</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£15,115</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£312,596</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£22,393</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£6,298</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£11,547</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£560,042</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£927,991</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Wirral West</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Wirral West</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14.5%</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Wirral West</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14.3%</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Wirral West</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3.8%</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Wirral West</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1.5%</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Wirral West</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47.5%</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Wirral West</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14.5%</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Wirral West</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14.3%</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Wirral West</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3.8%</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Wirral West</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1.5%</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Wirral West</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47.5%</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Wirral West</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68DB59F2-2B6D-46A3-B056-ED1C125432BC}"/>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